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03EE7">
        <w:rPr>
          <w:rFonts w:cs="Arial"/>
          <w:b/>
          <w:caps/>
          <w:sz w:val="28"/>
          <w:szCs w:val="28"/>
        </w:rPr>
        <w:t>195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03EE7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03EE7">
              <w:rPr>
                <w:rFonts w:cs="Arial"/>
                <w:sz w:val="20"/>
                <w:szCs w:val="20"/>
              </w:rPr>
              <w:t>Ao 41º BPM/I -  Batalhão de Polícia Militar do Interior, solicitando a intensificação de rondas no Jardim Jacinto.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803EE7" w:rsidRPr="00803EE7" w:rsidRDefault="00700086" w:rsidP="00803EE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803EE7">
        <w:rPr>
          <w:rFonts w:cs="Arial"/>
        </w:rPr>
        <w:t>a</w:t>
      </w:r>
      <w:r w:rsidR="00803EE7" w:rsidRPr="00803EE7">
        <w:rPr>
          <w:rFonts w:cs="Arial"/>
        </w:rPr>
        <w:t>o 41º BPM/I -  Batalhão</w:t>
      </w:r>
      <w:r w:rsidR="00803EE7">
        <w:rPr>
          <w:rFonts w:cs="Arial"/>
        </w:rPr>
        <w:t xml:space="preserve"> de Polícia Militar do Interior</w:t>
      </w:r>
      <w:r w:rsidR="00803EE7" w:rsidRPr="00803EE7">
        <w:rPr>
          <w:rFonts w:cs="Arial"/>
        </w:rPr>
        <w:t xml:space="preserve"> solicitando a intensifica</w:t>
      </w:r>
      <w:r w:rsidR="00803EE7">
        <w:rPr>
          <w:rFonts w:cs="Arial"/>
        </w:rPr>
        <w:t xml:space="preserve">ção de rondas no Jardim Jacinto, </w:t>
      </w:r>
      <w:r w:rsidR="00803EE7" w:rsidRPr="00803EE7">
        <w:rPr>
          <w:rFonts w:cs="Arial"/>
        </w:rPr>
        <w:t>pois estão ocorrendo muitos assaltos no bairro, a ação de policiamento traz segurança e inibe a ação de qualquer pessoa que possa trazer risco aos moradores.</w:t>
      </w:r>
    </w:p>
    <w:p w:rsidR="00803EE7" w:rsidRPr="00803EE7" w:rsidRDefault="00803EE7" w:rsidP="00803EE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803EE7">
        <w:rPr>
          <w:rFonts w:cs="Arial"/>
        </w:rPr>
        <w:t>Diante do exposto solicito a Vossa Excelência para que seja providenciada com urgência, a</w:t>
      </w:r>
      <w:r>
        <w:rPr>
          <w:rFonts w:cs="Arial"/>
        </w:rPr>
        <w:t xml:space="preserve"> </w:t>
      </w:r>
      <w:r w:rsidRPr="00803EE7">
        <w:rPr>
          <w:rFonts w:cs="Arial"/>
        </w:rPr>
        <w:t xml:space="preserve">fim de que possamos evitar riscos aos munícipes. </w:t>
      </w:r>
    </w:p>
    <w:p w:rsidR="00700086" w:rsidRDefault="00700086" w:rsidP="00803EE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B0D8D" w:rsidRPr="00D75B78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803EE7">
        <w:rPr>
          <w:rFonts w:cs="Arial"/>
        </w:rPr>
        <w:t>19 de maio de 2021.</w:t>
      </w:r>
    </w:p>
    <w:p w:rsidR="004B0D8D" w:rsidRDefault="004B0D8D" w:rsidP="00073FDB"/>
    <w:p w:rsidR="00161EAD" w:rsidRDefault="00161EAD" w:rsidP="00073FDB"/>
    <w:p w:rsidR="00161EAD" w:rsidRDefault="00161EAD" w:rsidP="00073FDB"/>
    <w:p w:rsidR="00803EE7" w:rsidRPr="005D429C" w:rsidRDefault="00803EE7" w:rsidP="00803EE7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803EE7" w:rsidRDefault="00803EE7" w:rsidP="00803EE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p w:rsidR="00161EAD" w:rsidRDefault="00161EAD" w:rsidP="00073FDB"/>
    <w:p w:rsidR="00161EAD" w:rsidRDefault="00161EAD" w:rsidP="00073FDB">
      <w:bookmarkStart w:id="0" w:name="_GoBack"/>
      <w:bookmarkEnd w:id="0"/>
    </w:p>
    <w:sectPr w:rsidR="00161EA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9E4" w:rsidRDefault="00B409E4">
      <w:r>
        <w:separator/>
      </w:r>
    </w:p>
  </w:endnote>
  <w:endnote w:type="continuationSeparator" w:id="0">
    <w:p w:rsidR="00B409E4" w:rsidRDefault="00B4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9E4" w:rsidRDefault="00B409E4">
      <w:r>
        <w:separator/>
      </w:r>
    </w:p>
  </w:footnote>
  <w:footnote w:type="continuationSeparator" w:id="0">
    <w:p w:rsidR="00B409E4" w:rsidRDefault="00B4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03EE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03EE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E1E6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E1E6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1E6E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1E6E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61EAD"/>
    <w:rsid w:val="00172E81"/>
    <w:rsid w:val="00181CD2"/>
    <w:rsid w:val="00190BDD"/>
    <w:rsid w:val="00193505"/>
    <w:rsid w:val="001A09F2"/>
    <w:rsid w:val="001A5778"/>
    <w:rsid w:val="001B0773"/>
    <w:rsid w:val="001B5B7E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1E6E"/>
    <w:rsid w:val="007E3F69"/>
    <w:rsid w:val="007E570F"/>
    <w:rsid w:val="007F75CA"/>
    <w:rsid w:val="0080197E"/>
    <w:rsid w:val="00803E92"/>
    <w:rsid w:val="00803EE7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409E4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91DC7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74552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1E431-169B-4765-AAB4-3D70E547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2019-11-18T12:20:00Z</cp:lastPrinted>
  <dcterms:created xsi:type="dcterms:W3CDTF">2021-05-14T19:46:00Z</dcterms:created>
  <dcterms:modified xsi:type="dcterms:W3CDTF">2021-05-14T19:52:00Z</dcterms:modified>
</cp:coreProperties>
</file>